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8D08D" w14:textId="77777777" w:rsidR="003B608D" w:rsidRDefault="003B608D" w:rsidP="003B608D">
      <w:pPr>
        <w:tabs>
          <w:tab w:val="left" w:pos="993"/>
          <w:tab w:val="left" w:pos="1134"/>
        </w:tabs>
        <w:rPr>
          <w:rFonts w:cs="Arial"/>
        </w:rPr>
      </w:pPr>
    </w:p>
    <w:p w14:paraId="36F0A91B" w14:textId="77777777" w:rsidR="00F33405" w:rsidRDefault="00F33405" w:rsidP="00F33405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Številka: 4301-0002/2025</w:t>
      </w:r>
    </w:p>
    <w:p w14:paraId="4994428E" w14:textId="77777777" w:rsidR="00F33405" w:rsidRDefault="00F33405" w:rsidP="00F33405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JN BR: 2025-061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  <w:bookmarkStart w:id="0" w:name="_GoBack"/>
      <w:bookmarkEnd w:id="0"/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7624AB93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="00EC70BB">
        <w:rPr>
          <w:rFonts w:cs="Arial"/>
        </w:rPr>
        <w:t>kandidata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so</w:t>
      </w:r>
      <w:r w:rsidR="00EC70BB">
        <w:rPr>
          <w:rFonts w:cs="Arial"/>
        </w:rPr>
        <w:t>kandidata</w:t>
      </w:r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3A50CBCE" w14:textId="77777777" w:rsidR="00021EF9" w:rsidRDefault="00021EF9" w:rsidP="00E81DF5">
      <w:pPr>
        <w:jc w:val="both"/>
        <w:rPr>
          <w:rFonts w:cs="Arial"/>
          <w:i/>
        </w:rPr>
      </w:pPr>
    </w:p>
    <w:p w14:paraId="5A792719" w14:textId="77777777" w:rsidR="00021EF9" w:rsidRDefault="00021EF9" w:rsidP="00E81DF5">
      <w:pPr>
        <w:jc w:val="both"/>
        <w:rPr>
          <w:rFonts w:cs="Arial"/>
          <w:i/>
        </w:rPr>
      </w:pPr>
    </w:p>
    <w:p w14:paraId="18BF8984" w14:textId="48A76FCF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je sestavni del in priloga </w:t>
      </w:r>
      <w:r w:rsidR="00EC70BB">
        <w:rPr>
          <w:rFonts w:cs="Arial"/>
          <w:i/>
        </w:rPr>
        <w:t>prijave</w:t>
      </w:r>
      <w:r w:rsidRPr="00E81DF5">
        <w:rPr>
          <w:rFonts w:cs="Arial"/>
          <w:i/>
        </w:rPr>
        <w:t>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51B49" w14:textId="77777777" w:rsidR="007B3471" w:rsidRDefault="007B3471">
      <w:r>
        <w:separator/>
      </w:r>
    </w:p>
  </w:endnote>
  <w:endnote w:type="continuationSeparator" w:id="0">
    <w:p w14:paraId="6F9D906C" w14:textId="77777777" w:rsidR="007B3471" w:rsidRDefault="007B3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7B1BC9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95F8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95F8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C97FB" w14:textId="77777777" w:rsidR="007B3471" w:rsidRDefault="007B3471">
      <w:r>
        <w:separator/>
      </w:r>
    </w:p>
  </w:footnote>
  <w:footnote w:type="continuationSeparator" w:id="0">
    <w:p w14:paraId="5AB49CC0" w14:textId="77777777" w:rsidR="007B3471" w:rsidRDefault="007B3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F90F7DC" w:rsidR="00C0552D" w:rsidRPr="00B84F6D" w:rsidRDefault="00841142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</w:t>
          </w:r>
          <w:r w:rsidR="00EC70BB" w:rsidRPr="00EC70BB">
            <w:rPr>
              <w:rFonts w:cs="Arial"/>
              <w:color w:val="000000"/>
              <w:sz w:val="16"/>
              <w:szCs w:val="16"/>
            </w:rPr>
            <w:t xml:space="preserve"> POSTOPEK </w:t>
          </w:r>
          <w:r>
            <w:rPr>
              <w:rFonts w:cs="Arial"/>
              <w:color w:val="000000"/>
              <w:sz w:val="16"/>
              <w:szCs w:val="16"/>
            </w:rPr>
            <w:t>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EF9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072A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B6327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B608D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1142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30F4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C70BB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340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8AB0C2-B1DD-42E9-B22B-9451D783B766}">
  <ds:schemaRefs>
    <ds:schemaRef ds:uri="68c5f5d4-aadc-499c-975b-051170a396f7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7E16D2E-C298-40A6-BEB5-47493E408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9FDDB7-ED16-4264-B8FC-867654B81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32</TotalTime>
  <Pages>1</Pages>
  <Words>103</Words>
  <Characters>890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30</cp:revision>
  <cp:lastPrinted>2024-08-01T10:49:00Z</cp:lastPrinted>
  <dcterms:created xsi:type="dcterms:W3CDTF">2018-07-24T11:47:00Z</dcterms:created>
  <dcterms:modified xsi:type="dcterms:W3CDTF">2025-01-22T13:04:00Z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